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ADFB8" w14:textId="77777777" w:rsidR="008313B8" w:rsidRDefault="008313B8" w:rsidP="0083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TOFTE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A561AB" w14:textId="77777777" w:rsidR="008313B8" w:rsidRDefault="008313B8" w:rsidP="0083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Sambourne</w:t>
      </w:r>
      <w:proofErr w:type="spellEnd"/>
      <w:r>
        <w:rPr>
          <w:rFonts w:ascii="Times New Roman" w:hAnsi="Times New Roman" w:cs="Times New Roman"/>
        </w:rPr>
        <w:t>, Warwickshire. Husbandman.</w:t>
      </w:r>
    </w:p>
    <w:p w14:paraId="29A0D66F" w14:textId="77777777" w:rsidR="008313B8" w:rsidRDefault="008313B8" w:rsidP="008313B8">
      <w:pPr>
        <w:rPr>
          <w:rFonts w:ascii="Times New Roman" w:hAnsi="Times New Roman" w:cs="Times New Roman"/>
        </w:rPr>
      </w:pPr>
    </w:p>
    <w:p w14:paraId="1A4F16CD" w14:textId="77777777" w:rsidR="008313B8" w:rsidRDefault="008313B8" w:rsidP="008313B8">
      <w:pPr>
        <w:rPr>
          <w:rFonts w:ascii="Times New Roman" w:hAnsi="Times New Roman" w:cs="Times New Roman"/>
        </w:rPr>
      </w:pPr>
    </w:p>
    <w:p w14:paraId="672A6BF8" w14:textId="77777777" w:rsidR="008313B8" w:rsidRDefault="008313B8" w:rsidP="0083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Ralph Langton(q.v.) brought a plaint of debt against him.</w:t>
      </w:r>
    </w:p>
    <w:p w14:paraId="617CFD75" w14:textId="158C7C19" w:rsidR="008313B8" w:rsidRDefault="008313B8" w:rsidP="0083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884DE41" w14:textId="77777777" w:rsidR="00D754CB" w:rsidRDefault="00D754CB" w:rsidP="00D754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Ralph Longton(q.v.) brought a plaint of debt against him.</w:t>
      </w:r>
    </w:p>
    <w:p w14:paraId="6C4F11EB" w14:textId="77777777" w:rsidR="00D754CB" w:rsidRDefault="00D754CB" w:rsidP="00D754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98182D4" w14:textId="77777777" w:rsidR="00D754CB" w:rsidRDefault="00D754CB" w:rsidP="008313B8">
      <w:pPr>
        <w:rPr>
          <w:rFonts w:ascii="Times New Roman" w:hAnsi="Times New Roman" w:cs="Times New Roman"/>
        </w:rPr>
      </w:pPr>
    </w:p>
    <w:p w14:paraId="13144EB8" w14:textId="77777777" w:rsidR="008313B8" w:rsidRDefault="008313B8" w:rsidP="008313B8">
      <w:pPr>
        <w:rPr>
          <w:rFonts w:ascii="Times New Roman" w:hAnsi="Times New Roman" w:cs="Times New Roman"/>
        </w:rPr>
      </w:pPr>
    </w:p>
    <w:p w14:paraId="0D1C9AD3" w14:textId="77777777" w:rsidR="008313B8" w:rsidRDefault="008313B8" w:rsidP="008313B8">
      <w:pPr>
        <w:rPr>
          <w:rFonts w:ascii="Times New Roman" w:hAnsi="Times New Roman" w:cs="Times New Roman"/>
        </w:rPr>
      </w:pPr>
    </w:p>
    <w:p w14:paraId="1D6C4A0D" w14:textId="7628E8ED" w:rsidR="008313B8" w:rsidRDefault="008313B8" w:rsidP="0083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2018</w:t>
      </w:r>
    </w:p>
    <w:p w14:paraId="1A7CC6E8" w14:textId="42AF7C69" w:rsidR="00D754CB" w:rsidRDefault="00D754CB" w:rsidP="0083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November 2018</w:t>
      </w:r>
      <w:bookmarkStart w:id="0" w:name="_GoBack"/>
      <w:bookmarkEnd w:id="0"/>
    </w:p>
    <w:p w14:paraId="5E618D71" w14:textId="77777777" w:rsidR="006B2F86" w:rsidRPr="00E71FC3" w:rsidRDefault="00D754CB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CCBBF" w14:textId="77777777" w:rsidR="008313B8" w:rsidRDefault="008313B8" w:rsidP="00E71FC3">
      <w:r>
        <w:separator/>
      </w:r>
    </w:p>
  </w:endnote>
  <w:endnote w:type="continuationSeparator" w:id="0">
    <w:p w14:paraId="6A07C918" w14:textId="77777777" w:rsidR="008313B8" w:rsidRDefault="008313B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7DE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C1525" w14:textId="77777777" w:rsidR="008313B8" w:rsidRDefault="008313B8" w:rsidP="00E71FC3">
      <w:r>
        <w:separator/>
      </w:r>
    </w:p>
  </w:footnote>
  <w:footnote w:type="continuationSeparator" w:id="0">
    <w:p w14:paraId="6D63AACA" w14:textId="77777777" w:rsidR="008313B8" w:rsidRDefault="008313B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3B8"/>
    <w:rsid w:val="001A7C09"/>
    <w:rsid w:val="00577BD5"/>
    <w:rsid w:val="00656CBA"/>
    <w:rsid w:val="006A1F77"/>
    <w:rsid w:val="00733BE7"/>
    <w:rsid w:val="008313B8"/>
    <w:rsid w:val="00AB52E8"/>
    <w:rsid w:val="00B16D3F"/>
    <w:rsid w:val="00BB41AC"/>
    <w:rsid w:val="00D754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A9592"/>
  <w15:chartTrackingRefBased/>
  <w15:docId w15:val="{A06457F3-7F41-4944-B092-9F5EB84AB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13B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313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2018-03-16T21:10:00Z</dcterms:created>
  <dcterms:modified xsi:type="dcterms:W3CDTF">2018-11-10T15:25:00Z</dcterms:modified>
</cp:coreProperties>
</file>